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E1B" w:rsidRPr="004D092D" w:rsidRDefault="00124E1B" w:rsidP="005F7A9A">
      <w:pPr>
        <w:ind w:firstLine="0"/>
        <w:jc w:val="center"/>
        <w:rPr>
          <w:rFonts w:ascii="Arial" w:hAnsi="Arial" w:cs="Arial"/>
          <w:caps/>
          <w:sz w:val="24"/>
          <w:szCs w:val="24"/>
        </w:rPr>
      </w:pPr>
      <w:r w:rsidRPr="004D092D">
        <w:rPr>
          <w:rFonts w:ascii="Arial" w:hAnsi="Arial" w:cs="Arial"/>
          <w:caps/>
          <w:sz w:val="24"/>
          <w:szCs w:val="24"/>
        </w:rPr>
        <w:t>СОВЕТ ДЕПУТАТОВ</w:t>
      </w:r>
    </w:p>
    <w:p w:rsidR="00124E1B" w:rsidRPr="004D092D" w:rsidRDefault="00124E1B" w:rsidP="005F7A9A">
      <w:pPr>
        <w:ind w:firstLine="0"/>
        <w:jc w:val="center"/>
        <w:rPr>
          <w:rFonts w:ascii="Arial" w:hAnsi="Arial" w:cs="Arial"/>
          <w:caps/>
          <w:sz w:val="24"/>
          <w:szCs w:val="24"/>
        </w:rPr>
      </w:pPr>
      <w:r w:rsidRPr="004D092D">
        <w:rPr>
          <w:rFonts w:ascii="Arial" w:hAnsi="Arial" w:cs="Arial"/>
          <w:caps/>
          <w:sz w:val="24"/>
          <w:szCs w:val="24"/>
        </w:rPr>
        <w:t>ПЕТРОВСКОГО СЕЛЬСОВЕТА</w:t>
      </w:r>
    </w:p>
    <w:p w:rsidR="00124E1B" w:rsidRPr="004D092D" w:rsidRDefault="00124E1B" w:rsidP="005F7A9A">
      <w:pPr>
        <w:ind w:firstLine="0"/>
        <w:jc w:val="center"/>
        <w:rPr>
          <w:rFonts w:ascii="Arial" w:hAnsi="Arial" w:cs="Arial"/>
          <w:caps/>
          <w:sz w:val="24"/>
          <w:szCs w:val="24"/>
        </w:rPr>
      </w:pPr>
      <w:r w:rsidRPr="004D092D">
        <w:rPr>
          <w:rFonts w:ascii="Arial" w:hAnsi="Arial" w:cs="Arial"/>
          <w:caps/>
          <w:sz w:val="24"/>
          <w:szCs w:val="24"/>
        </w:rPr>
        <w:t>ОРДЫНСКОГО РАЙОНА НОВОСИБИРСКОЙ ОБЛАСТИ</w:t>
      </w:r>
    </w:p>
    <w:p w:rsidR="00124E1B" w:rsidRPr="004D092D" w:rsidRDefault="00124E1B" w:rsidP="005F7A9A">
      <w:pPr>
        <w:ind w:firstLine="0"/>
        <w:jc w:val="center"/>
        <w:rPr>
          <w:rFonts w:ascii="Arial" w:hAnsi="Arial" w:cs="Arial"/>
          <w:caps/>
          <w:sz w:val="24"/>
          <w:szCs w:val="24"/>
        </w:rPr>
      </w:pPr>
      <w:r w:rsidRPr="004D092D">
        <w:rPr>
          <w:rFonts w:ascii="Arial" w:hAnsi="Arial" w:cs="Arial"/>
          <w:caps/>
          <w:sz w:val="24"/>
          <w:szCs w:val="24"/>
        </w:rPr>
        <w:t>(</w:t>
      </w:r>
      <w:r w:rsidRPr="004D092D">
        <w:rPr>
          <w:rFonts w:ascii="Arial" w:hAnsi="Arial" w:cs="Arial"/>
          <w:sz w:val="24"/>
          <w:szCs w:val="24"/>
        </w:rPr>
        <w:t>пятого  созыва</w:t>
      </w:r>
      <w:r w:rsidRPr="004D092D">
        <w:rPr>
          <w:rFonts w:ascii="Arial" w:hAnsi="Arial" w:cs="Arial"/>
          <w:caps/>
          <w:sz w:val="24"/>
          <w:szCs w:val="24"/>
        </w:rPr>
        <w:t>)</w:t>
      </w:r>
    </w:p>
    <w:p w:rsidR="00124E1B" w:rsidRPr="004D092D" w:rsidRDefault="00124E1B" w:rsidP="005F7A9A">
      <w:pPr>
        <w:ind w:firstLine="0"/>
        <w:jc w:val="center"/>
        <w:rPr>
          <w:rFonts w:ascii="Arial" w:hAnsi="Arial" w:cs="Arial"/>
          <w:caps/>
          <w:sz w:val="24"/>
          <w:szCs w:val="24"/>
        </w:rPr>
      </w:pPr>
    </w:p>
    <w:p w:rsidR="00124E1B" w:rsidRPr="004D092D" w:rsidRDefault="00124E1B" w:rsidP="005F7A9A">
      <w:pPr>
        <w:ind w:firstLine="0"/>
        <w:jc w:val="center"/>
        <w:rPr>
          <w:rFonts w:ascii="Arial" w:hAnsi="Arial" w:cs="Arial"/>
          <w:caps/>
          <w:sz w:val="24"/>
          <w:szCs w:val="24"/>
        </w:rPr>
      </w:pPr>
      <w:r w:rsidRPr="004D092D">
        <w:rPr>
          <w:rFonts w:ascii="Arial" w:hAnsi="Arial" w:cs="Arial"/>
          <w:caps/>
          <w:sz w:val="24"/>
          <w:szCs w:val="24"/>
        </w:rPr>
        <w:t>РЕШЕНИЕ</w:t>
      </w:r>
    </w:p>
    <w:p w:rsidR="00124E1B" w:rsidRPr="004D092D" w:rsidRDefault="00124E1B" w:rsidP="005F7A9A">
      <w:pPr>
        <w:ind w:firstLine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Сороковая </w:t>
      </w:r>
      <w:r w:rsidRPr="004D092D">
        <w:rPr>
          <w:rFonts w:ascii="Arial" w:hAnsi="Arial" w:cs="Arial"/>
          <w:sz w:val="24"/>
          <w:szCs w:val="24"/>
        </w:rPr>
        <w:t>сессия</w:t>
      </w:r>
    </w:p>
    <w:p w:rsidR="00124E1B" w:rsidRPr="004D092D" w:rsidRDefault="00124E1B" w:rsidP="005F7A9A">
      <w:pPr>
        <w:ind w:firstLine="0"/>
        <w:jc w:val="center"/>
        <w:rPr>
          <w:rFonts w:ascii="Arial" w:hAnsi="Arial" w:cs="Arial"/>
          <w:caps/>
          <w:sz w:val="24"/>
          <w:szCs w:val="24"/>
        </w:rPr>
      </w:pPr>
    </w:p>
    <w:p w:rsidR="00124E1B" w:rsidRPr="004D092D" w:rsidRDefault="00124E1B" w:rsidP="00DA7C80">
      <w:pPr>
        <w:ind w:firstLine="0"/>
        <w:rPr>
          <w:rFonts w:ascii="Arial" w:hAnsi="Arial" w:cs="Arial"/>
          <w:caps/>
          <w:sz w:val="24"/>
          <w:szCs w:val="24"/>
        </w:rPr>
      </w:pPr>
      <w:r w:rsidRPr="004D092D">
        <w:rPr>
          <w:rFonts w:ascii="Arial" w:hAnsi="Arial" w:cs="Arial"/>
          <w:caps/>
          <w:sz w:val="24"/>
          <w:szCs w:val="24"/>
        </w:rPr>
        <w:t xml:space="preserve">01.02.2018 </w:t>
      </w:r>
      <w:r w:rsidRPr="004D092D">
        <w:rPr>
          <w:rFonts w:ascii="Arial" w:hAnsi="Arial" w:cs="Arial"/>
          <w:sz w:val="24"/>
          <w:szCs w:val="24"/>
        </w:rPr>
        <w:t xml:space="preserve">г.                                                                                                       </w:t>
      </w:r>
      <w:r>
        <w:rPr>
          <w:rFonts w:ascii="Arial" w:hAnsi="Arial" w:cs="Arial"/>
          <w:caps/>
          <w:sz w:val="24"/>
          <w:szCs w:val="24"/>
        </w:rPr>
        <w:t xml:space="preserve"> № 217</w:t>
      </w:r>
    </w:p>
    <w:p w:rsidR="00124E1B" w:rsidRPr="004D092D" w:rsidRDefault="00124E1B" w:rsidP="005F7A9A">
      <w:pPr>
        <w:ind w:firstLine="0"/>
        <w:jc w:val="center"/>
        <w:rPr>
          <w:rFonts w:ascii="Arial" w:hAnsi="Arial" w:cs="Arial"/>
          <w:sz w:val="24"/>
          <w:szCs w:val="24"/>
        </w:rPr>
      </w:pPr>
    </w:p>
    <w:p w:rsidR="00124E1B" w:rsidRPr="004D092D" w:rsidRDefault="00124E1B" w:rsidP="00FE22CB">
      <w:pPr>
        <w:ind w:firstLine="0"/>
        <w:jc w:val="center"/>
        <w:rPr>
          <w:rFonts w:ascii="Arial" w:hAnsi="Arial" w:cs="Arial"/>
          <w:sz w:val="24"/>
          <w:szCs w:val="24"/>
        </w:rPr>
      </w:pPr>
      <w:r w:rsidRPr="004D092D">
        <w:rPr>
          <w:rFonts w:ascii="Arial" w:hAnsi="Arial" w:cs="Arial"/>
          <w:sz w:val="24"/>
          <w:szCs w:val="24"/>
        </w:rPr>
        <w:t xml:space="preserve">«О  Плане работы  Совета депутатов Петровского сельсовета </w:t>
      </w:r>
    </w:p>
    <w:p w:rsidR="00124E1B" w:rsidRPr="004D092D" w:rsidRDefault="00124E1B" w:rsidP="00FE22CB">
      <w:pPr>
        <w:ind w:firstLine="0"/>
        <w:jc w:val="center"/>
        <w:rPr>
          <w:rFonts w:ascii="Arial" w:hAnsi="Arial" w:cs="Arial"/>
          <w:sz w:val="24"/>
          <w:szCs w:val="24"/>
        </w:rPr>
      </w:pPr>
      <w:r w:rsidRPr="004D092D">
        <w:rPr>
          <w:rFonts w:ascii="Arial" w:hAnsi="Arial" w:cs="Arial"/>
          <w:sz w:val="24"/>
          <w:szCs w:val="24"/>
        </w:rPr>
        <w:t>Ордынского района Новосибирской области на 2019 год»</w:t>
      </w:r>
    </w:p>
    <w:p w:rsidR="00124E1B" w:rsidRPr="004D092D" w:rsidRDefault="00124E1B" w:rsidP="00C07F92">
      <w:pPr>
        <w:rPr>
          <w:rFonts w:ascii="Arial" w:hAnsi="Arial" w:cs="Arial"/>
          <w:sz w:val="24"/>
          <w:szCs w:val="24"/>
        </w:rPr>
      </w:pPr>
    </w:p>
    <w:p w:rsidR="00124E1B" w:rsidRPr="004D092D" w:rsidRDefault="00124E1B" w:rsidP="00C07F92">
      <w:pPr>
        <w:rPr>
          <w:rFonts w:ascii="Arial" w:hAnsi="Arial" w:cs="Arial"/>
          <w:sz w:val="24"/>
          <w:szCs w:val="24"/>
        </w:rPr>
      </w:pPr>
      <w:r w:rsidRPr="004D092D">
        <w:rPr>
          <w:rFonts w:ascii="Arial" w:hAnsi="Arial" w:cs="Arial"/>
          <w:sz w:val="24"/>
          <w:szCs w:val="24"/>
        </w:rPr>
        <w:t>Руководствуясь Федеральным Законом «Об  общих принципах организации местного самоуправления в Российской Федерации» от 06.10.2003г. №131-ФЗ, Уставом Петровского сельсовета Ордынского района Новосибирской области, Совет депутатов Петровского сельсовета Ордынского района Новосибирской области</w:t>
      </w:r>
    </w:p>
    <w:p w:rsidR="00124E1B" w:rsidRPr="004D092D" w:rsidRDefault="00124E1B" w:rsidP="00C07F92">
      <w:pPr>
        <w:rPr>
          <w:rFonts w:ascii="Arial" w:hAnsi="Arial" w:cs="Arial"/>
          <w:sz w:val="24"/>
          <w:szCs w:val="24"/>
        </w:rPr>
      </w:pPr>
      <w:r w:rsidRPr="004D092D">
        <w:rPr>
          <w:rFonts w:ascii="Arial" w:hAnsi="Arial" w:cs="Arial"/>
          <w:sz w:val="24"/>
          <w:szCs w:val="24"/>
        </w:rPr>
        <w:t xml:space="preserve"> </w:t>
      </w:r>
    </w:p>
    <w:p w:rsidR="00124E1B" w:rsidRPr="004D092D" w:rsidRDefault="00124E1B" w:rsidP="005F7A9A">
      <w:pPr>
        <w:rPr>
          <w:rFonts w:ascii="Arial" w:hAnsi="Arial" w:cs="Arial"/>
          <w:sz w:val="24"/>
          <w:szCs w:val="24"/>
        </w:rPr>
      </w:pPr>
      <w:r w:rsidRPr="004D092D">
        <w:rPr>
          <w:rFonts w:ascii="Arial" w:hAnsi="Arial" w:cs="Arial"/>
          <w:sz w:val="24"/>
          <w:szCs w:val="24"/>
        </w:rPr>
        <w:t>РЕШИЛ:</w:t>
      </w:r>
    </w:p>
    <w:p w:rsidR="00124E1B" w:rsidRPr="004D092D" w:rsidRDefault="00124E1B" w:rsidP="005F7A9A">
      <w:pPr>
        <w:numPr>
          <w:ilvl w:val="0"/>
          <w:numId w:val="2"/>
        </w:numPr>
        <w:tabs>
          <w:tab w:val="left" w:pos="1134"/>
        </w:tabs>
        <w:ind w:left="0" w:firstLine="567"/>
        <w:rPr>
          <w:rFonts w:ascii="Arial" w:hAnsi="Arial" w:cs="Arial"/>
          <w:sz w:val="24"/>
          <w:szCs w:val="24"/>
        </w:rPr>
      </w:pPr>
      <w:r w:rsidRPr="004D092D">
        <w:rPr>
          <w:rFonts w:ascii="Arial" w:hAnsi="Arial" w:cs="Arial"/>
          <w:sz w:val="24"/>
          <w:szCs w:val="24"/>
        </w:rPr>
        <w:t>Утвердить, прилагаемый, план работы Совета депутатов Петровского сельсовета Ордынского района Новосибирской области на 2019 год.</w:t>
      </w:r>
    </w:p>
    <w:p w:rsidR="00124E1B" w:rsidRPr="004D092D" w:rsidRDefault="00124E1B" w:rsidP="005F7A9A">
      <w:pPr>
        <w:pStyle w:val="ListParagraph"/>
        <w:numPr>
          <w:ilvl w:val="0"/>
          <w:numId w:val="2"/>
        </w:numPr>
        <w:tabs>
          <w:tab w:val="left" w:pos="1134"/>
        </w:tabs>
        <w:spacing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4D092D">
        <w:rPr>
          <w:rFonts w:ascii="Arial" w:hAnsi="Arial" w:cs="Arial"/>
          <w:sz w:val="24"/>
          <w:szCs w:val="24"/>
        </w:rPr>
        <w:t xml:space="preserve">Разместить настоящее решение на официальном интернет-сайте администрации Петровского сельсовета Ордынского района Новосибирской области. </w:t>
      </w:r>
    </w:p>
    <w:p w:rsidR="00124E1B" w:rsidRPr="004D092D" w:rsidRDefault="00124E1B" w:rsidP="005F7A9A">
      <w:pPr>
        <w:pStyle w:val="ListParagraph"/>
        <w:numPr>
          <w:ilvl w:val="0"/>
          <w:numId w:val="2"/>
        </w:numPr>
        <w:tabs>
          <w:tab w:val="left" w:pos="1134"/>
        </w:tabs>
        <w:spacing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4D092D">
        <w:rPr>
          <w:rFonts w:ascii="Arial" w:hAnsi="Arial" w:cs="Arial"/>
          <w:sz w:val="24"/>
          <w:szCs w:val="24"/>
        </w:rPr>
        <w:t>Контроль за исполнением данного решения возложить на Главу администрации Петровского сельсовета Ордынского района Новосибирской области Уточкину Г.В.</w:t>
      </w:r>
    </w:p>
    <w:p w:rsidR="00124E1B" w:rsidRPr="004D092D" w:rsidRDefault="00124E1B" w:rsidP="00D605C8">
      <w:pPr>
        <w:rPr>
          <w:rFonts w:ascii="Arial" w:hAnsi="Arial" w:cs="Arial"/>
          <w:sz w:val="24"/>
          <w:szCs w:val="24"/>
        </w:rPr>
      </w:pPr>
    </w:p>
    <w:p w:rsidR="00124E1B" w:rsidRPr="004D092D" w:rsidRDefault="00124E1B" w:rsidP="00D605C8">
      <w:pPr>
        <w:rPr>
          <w:rFonts w:ascii="Arial" w:hAnsi="Arial" w:cs="Arial"/>
          <w:sz w:val="24"/>
          <w:szCs w:val="24"/>
        </w:rPr>
      </w:pPr>
    </w:p>
    <w:p w:rsidR="00124E1B" w:rsidRPr="004D092D" w:rsidRDefault="00124E1B" w:rsidP="00D605C8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4962"/>
        <w:gridCol w:w="4393"/>
      </w:tblGrid>
      <w:tr w:rsidR="00124E1B" w:rsidRPr="004D092D" w:rsidTr="00C33956">
        <w:tc>
          <w:tcPr>
            <w:tcW w:w="4962" w:type="dxa"/>
          </w:tcPr>
          <w:p w:rsidR="00124E1B" w:rsidRPr="004D092D" w:rsidRDefault="00124E1B" w:rsidP="00C33956">
            <w:pPr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D092D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Председатель Совета депутатов                                                              </w:t>
            </w:r>
          </w:p>
          <w:p w:rsidR="00124E1B" w:rsidRPr="004D092D" w:rsidRDefault="00124E1B" w:rsidP="00C33956">
            <w:pPr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D092D">
              <w:rPr>
                <w:rFonts w:ascii="Arial" w:hAnsi="Arial" w:cs="Arial"/>
                <w:sz w:val="24"/>
                <w:szCs w:val="24"/>
                <w:lang w:eastAsia="en-US"/>
              </w:rPr>
              <w:t>Петровского сельсовета</w:t>
            </w:r>
          </w:p>
          <w:p w:rsidR="00124E1B" w:rsidRPr="004D092D" w:rsidRDefault="00124E1B" w:rsidP="00C33956">
            <w:pPr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D092D">
              <w:rPr>
                <w:rFonts w:ascii="Arial" w:hAnsi="Arial" w:cs="Arial"/>
                <w:sz w:val="24"/>
                <w:szCs w:val="24"/>
                <w:lang w:eastAsia="en-US"/>
              </w:rPr>
              <w:t>Ордынского района</w:t>
            </w:r>
          </w:p>
          <w:p w:rsidR="00124E1B" w:rsidRPr="004D092D" w:rsidRDefault="00124E1B" w:rsidP="00C33956">
            <w:pPr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D092D">
              <w:rPr>
                <w:rFonts w:ascii="Arial" w:hAnsi="Arial" w:cs="Arial"/>
                <w:sz w:val="24"/>
                <w:szCs w:val="24"/>
                <w:lang w:eastAsia="en-US"/>
              </w:rPr>
              <w:t>Новосибирской области</w:t>
            </w:r>
          </w:p>
          <w:p w:rsidR="00124E1B" w:rsidRPr="004D092D" w:rsidRDefault="00124E1B" w:rsidP="00C33956">
            <w:pPr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D092D">
              <w:rPr>
                <w:rFonts w:ascii="Arial" w:hAnsi="Arial" w:cs="Arial"/>
                <w:sz w:val="24"/>
                <w:szCs w:val="24"/>
                <w:lang w:eastAsia="en-US"/>
              </w:rPr>
              <w:t>_________________Г.Д. Цыганкова</w:t>
            </w:r>
          </w:p>
          <w:p w:rsidR="00124E1B" w:rsidRPr="004D092D" w:rsidRDefault="00124E1B" w:rsidP="00C33956">
            <w:pPr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393" w:type="dxa"/>
          </w:tcPr>
          <w:p w:rsidR="00124E1B" w:rsidRPr="004D092D" w:rsidRDefault="00124E1B" w:rsidP="00C33956">
            <w:pPr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D092D">
              <w:rPr>
                <w:rFonts w:ascii="Arial" w:hAnsi="Arial" w:cs="Arial"/>
                <w:sz w:val="24"/>
                <w:szCs w:val="24"/>
                <w:lang w:eastAsia="en-US"/>
              </w:rPr>
              <w:t xml:space="preserve">Глава </w:t>
            </w:r>
          </w:p>
          <w:p w:rsidR="00124E1B" w:rsidRPr="004D092D" w:rsidRDefault="00124E1B" w:rsidP="00C33956">
            <w:pPr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D092D">
              <w:rPr>
                <w:rFonts w:ascii="Arial" w:hAnsi="Arial" w:cs="Arial"/>
                <w:sz w:val="24"/>
                <w:szCs w:val="24"/>
                <w:lang w:eastAsia="en-US"/>
              </w:rPr>
              <w:t>Петровского сельсовета</w:t>
            </w:r>
          </w:p>
          <w:p w:rsidR="00124E1B" w:rsidRPr="004D092D" w:rsidRDefault="00124E1B" w:rsidP="00C33956">
            <w:pPr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D092D">
              <w:rPr>
                <w:rFonts w:ascii="Arial" w:hAnsi="Arial" w:cs="Arial"/>
                <w:sz w:val="24"/>
                <w:szCs w:val="24"/>
                <w:lang w:eastAsia="en-US"/>
              </w:rPr>
              <w:t>Ордынского района</w:t>
            </w:r>
          </w:p>
          <w:p w:rsidR="00124E1B" w:rsidRPr="004D092D" w:rsidRDefault="00124E1B" w:rsidP="00C33956">
            <w:pPr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D092D">
              <w:rPr>
                <w:rFonts w:ascii="Arial" w:hAnsi="Arial" w:cs="Arial"/>
                <w:sz w:val="24"/>
                <w:szCs w:val="24"/>
                <w:lang w:eastAsia="en-US"/>
              </w:rPr>
              <w:t>Новосибирской области</w:t>
            </w:r>
          </w:p>
          <w:p w:rsidR="00124E1B" w:rsidRPr="004D092D" w:rsidRDefault="00124E1B" w:rsidP="00C33956">
            <w:pPr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D092D">
              <w:rPr>
                <w:rFonts w:ascii="Arial" w:hAnsi="Arial" w:cs="Arial"/>
                <w:sz w:val="24"/>
                <w:szCs w:val="24"/>
                <w:lang w:eastAsia="en-US"/>
              </w:rPr>
              <w:t>________________Г.В. Уточкина</w:t>
            </w:r>
          </w:p>
          <w:p w:rsidR="00124E1B" w:rsidRPr="004D092D" w:rsidRDefault="00124E1B" w:rsidP="00C33956">
            <w:pPr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124E1B" w:rsidRPr="004D092D" w:rsidRDefault="00124E1B" w:rsidP="00C07F92">
      <w:pPr>
        <w:ind w:firstLine="0"/>
        <w:rPr>
          <w:rFonts w:ascii="Arial" w:hAnsi="Arial" w:cs="Arial"/>
          <w:sz w:val="24"/>
          <w:szCs w:val="24"/>
        </w:rPr>
      </w:pPr>
    </w:p>
    <w:p w:rsidR="00124E1B" w:rsidRPr="004D092D" w:rsidRDefault="00124E1B" w:rsidP="00C07F92">
      <w:pPr>
        <w:ind w:firstLine="0"/>
        <w:rPr>
          <w:rFonts w:ascii="Arial" w:hAnsi="Arial" w:cs="Arial"/>
          <w:sz w:val="24"/>
          <w:szCs w:val="24"/>
        </w:rPr>
      </w:pPr>
    </w:p>
    <w:p w:rsidR="00124E1B" w:rsidRPr="004D092D" w:rsidRDefault="00124E1B" w:rsidP="00C07F92">
      <w:pPr>
        <w:ind w:firstLine="0"/>
        <w:rPr>
          <w:rFonts w:ascii="Arial" w:hAnsi="Arial" w:cs="Arial"/>
          <w:sz w:val="24"/>
          <w:szCs w:val="24"/>
        </w:rPr>
      </w:pPr>
    </w:p>
    <w:p w:rsidR="00124E1B" w:rsidRPr="004D092D" w:rsidRDefault="00124E1B" w:rsidP="00C07F92">
      <w:pPr>
        <w:ind w:firstLine="0"/>
        <w:rPr>
          <w:rFonts w:ascii="Arial" w:hAnsi="Arial" w:cs="Arial"/>
          <w:sz w:val="24"/>
          <w:szCs w:val="24"/>
        </w:rPr>
      </w:pPr>
    </w:p>
    <w:p w:rsidR="00124E1B" w:rsidRPr="004D092D" w:rsidRDefault="00124E1B" w:rsidP="00C07F92">
      <w:pPr>
        <w:ind w:firstLine="0"/>
        <w:rPr>
          <w:rFonts w:ascii="Arial" w:hAnsi="Arial" w:cs="Arial"/>
          <w:sz w:val="24"/>
          <w:szCs w:val="24"/>
        </w:rPr>
      </w:pPr>
    </w:p>
    <w:p w:rsidR="00124E1B" w:rsidRPr="004D092D" w:rsidRDefault="00124E1B" w:rsidP="00C07F92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</w:p>
    <w:p w:rsidR="00124E1B" w:rsidRPr="004D092D" w:rsidRDefault="00124E1B" w:rsidP="00C07F92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</w:p>
    <w:p w:rsidR="00124E1B" w:rsidRPr="004D092D" w:rsidRDefault="00124E1B" w:rsidP="00C07F92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</w:p>
    <w:p w:rsidR="00124E1B" w:rsidRPr="004D092D" w:rsidRDefault="00124E1B" w:rsidP="00C07F92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</w:p>
    <w:p w:rsidR="00124E1B" w:rsidRPr="004D092D" w:rsidRDefault="00124E1B" w:rsidP="00C07F92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</w:p>
    <w:p w:rsidR="00124E1B" w:rsidRPr="004D092D" w:rsidRDefault="00124E1B" w:rsidP="00C07F92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</w:p>
    <w:p w:rsidR="00124E1B" w:rsidRPr="004D092D" w:rsidRDefault="00124E1B" w:rsidP="00C07F92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</w:p>
    <w:p w:rsidR="00124E1B" w:rsidRPr="004D092D" w:rsidRDefault="00124E1B" w:rsidP="00C07F92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</w:p>
    <w:p w:rsidR="00124E1B" w:rsidRPr="004D092D" w:rsidRDefault="00124E1B" w:rsidP="00C07F92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</w:p>
    <w:p w:rsidR="00124E1B" w:rsidRPr="004D092D" w:rsidRDefault="00124E1B" w:rsidP="00C07F92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</w:p>
    <w:p w:rsidR="00124E1B" w:rsidRDefault="00124E1B" w:rsidP="00C07F92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</w:p>
    <w:p w:rsidR="00124E1B" w:rsidRPr="004D092D" w:rsidRDefault="00124E1B" w:rsidP="00C07F92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  <w:r w:rsidRPr="004D092D">
        <w:rPr>
          <w:rFonts w:ascii="Arial" w:hAnsi="Arial" w:cs="Arial"/>
          <w:sz w:val="24"/>
          <w:szCs w:val="24"/>
        </w:rPr>
        <w:t>Утвержден:</w:t>
      </w:r>
    </w:p>
    <w:p w:rsidR="00124E1B" w:rsidRPr="004D092D" w:rsidRDefault="00124E1B" w:rsidP="00C07F92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Решением </w:t>
      </w:r>
      <w:r w:rsidRPr="004D092D">
        <w:rPr>
          <w:rFonts w:ascii="Arial" w:hAnsi="Arial" w:cs="Arial"/>
          <w:sz w:val="24"/>
          <w:szCs w:val="24"/>
        </w:rPr>
        <w:t xml:space="preserve"> Совета депутатов</w:t>
      </w:r>
    </w:p>
    <w:p w:rsidR="00124E1B" w:rsidRPr="004D092D" w:rsidRDefault="00124E1B" w:rsidP="00C07F92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  <w:r w:rsidRPr="004D092D">
        <w:rPr>
          <w:rFonts w:ascii="Arial" w:hAnsi="Arial" w:cs="Arial"/>
          <w:sz w:val="24"/>
          <w:szCs w:val="24"/>
        </w:rPr>
        <w:t xml:space="preserve">Петровского сельсовета </w:t>
      </w:r>
    </w:p>
    <w:p w:rsidR="00124E1B" w:rsidRPr="004D092D" w:rsidRDefault="00124E1B" w:rsidP="00C07F92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  <w:r w:rsidRPr="004D092D">
        <w:rPr>
          <w:rFonts w:ascii="Arial" w:hAnsi="Arial" w:cs="Arial"/>
          <w:sz w:val="24"/>
          <w:szCs w:val="24"/>
        </w:rPr>
        <w:t>Ордынского района</w:t>
      </w:r>
    </w:p>
    <w:p w:rsidR="00124E1B" w:rsidRPr="004D092D" w:rsidRDefault="00124E1B" w:rsidP="00B62943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  <w:r w:rsidRPr="004D092D">
        <w:rPr>
          <w:rFonts w:ascii="Arial" w:hAnsi="Arial" w:cs="Arial"/>
          <w:sz w:val="24"/>
          <w:szCs w:val="24"/>
        </w:rPr>
        <w:t xml:space="preserve">Новосибирской области  </w:t>
      </w:r>
    </w:p>
    <w:p w:rsidR="00124E1B" w:rsidRPr="004D092D" w:rsidRDefault="00124E1B" w:rsidP="00B62943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01.02.2019г № 217</w:t>
      </w:r>
    </w:p>
    <w:p w:rsidR="00124E1B" w:rsidRPr="004D092D" w:rsidRDefault="00124E1B" w:rsidP="00C07F92">
      <w:pPr>
        <w:tabs>
          <w:tab w:val="left" w:pos="975"/>
        </w:tabs>
        <w:ind w:firstLine="0"/>
        <w:jc w:val="center"/>
        <w:rPr>
          <w:rFonts w:ascii="Arial" w:hAnsi="Arial" w:cs="Arial"/>
          <w:sz w:val="24"/>
          <w:szCs w:val="24"/>
        </w:rPr>
      </w:pPr>
    </w:p>
    <w:p w:rsidR="00124E1B" w:rsidRPr="004D092D" w:rsidRDefault="00124E1B" w:rsidP="00C07F92">
      <w:pPr>
        <w:tabs>
          <w:tab w:val="left" w:pos="975"/>
        </w:tabs>
        <w:ind w:firstLine="0"/>
        <w:jc w:val="center"/>
        <w:rPr>
          <w:b/>
          <w:sz w:val="24"/>
          <w:szCs w:val="24"/>
        </w:rPr>
      </w:pPr>
      <w:r w:rsidRPr="004D092D">
        <w:rPr>
          <w:b/>
          <w:sz w:val="24"/>
          <w:szCs w:val="24"/>
        </w:rPr>
        <w:t>ПЛАН</w:t>
      </w:r>
    </w:p>
    <w:p w:rsidR="00124E1B" w:rsidRPr="004D092D" w:rsidRDefault="00124E1B" w:rsidP="00FE22CB">
      <w:pPr>
        <w:tabs>
          <w:tab w:val="left" w:pos="975"/>
        </w:tabs>
        <w:ind w:firstLine="0"/>
        <w:jc w:val="center"/>
        <w:rPr>
          <w:sz w:val="24"/>
          <w:szCs w:val="24"/>
        </w:rPr>
      </w:pPr>
      <w:r w:rsidRPr="004D092D">
        <w:rPr>
          <w:sz w:val="24"/>
          <w:szCs w:val="24"/>
        </w:rPr>
        <w:t xml:space="preserve">работы Совета депутатов Петровского сельсовета </w:t>
      </w:r>
    </w:p>
    <w:p w:rsidR="00124E1B" w:rsidRPr="004D092D" w:rsidRDefault="00124E1B" w:rsidP="004D092D">
      <w:pPr>
        <w:tabs>
          <w:tab w:val="left" w:pos="975"/>
        </w:tabs>
        <w:jc w:val="center"/>
        <w:rPr>
          <w:sz w:val="24"/>
          <w:szCs w:val="24"/>
        </w:rPr>
      </w:pPr>
      <w:r w:rsidRPr="004D092D">
        <w:rPr>
          <w:sz w:val="24"/>
          <w:szCs w:val="24"/>
        </w:rPr>
        <w:t>Ордынского района Новосибирской области на 2019 год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844"/>
        <w:gridCol w:w="5811"/>
        <w:gridCol w:w="2552"/>
      </w:tblGrid>
      <w:tr w:rsidR="00124E1B" w:rsidRPr="004D092D" w:rsidTr="004D092D">
        <w:tc>
          <w:tcPr>
            <w:tcW w:w="567" w:type="dxa"/>
          </w:tcPr>
          <w:p w:rsidR="00124E1B" w:rsidRPr="004D092D" w:rsidRDefault="00124E1B" w:rsidP="00D605C8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4D092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</w:tcPr>
          <w:p w:rsidR="00124E1B" w:rsidRPr="004D092D" w:rsidRDefault="00124E1B" w:rsidP="00D605C8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4D092D">
              <w:rPr>
                <w:b/>
                <w:sz w:val="24"/>
                <w:szCs w:val="24"/>
              </w:rPr>
              <w:t>Период</w:t>
            </w:r>
          </w:p>
          <w:p w:rsidR="00124E1B" w:rsidRPr="004D092D" w:rsidRDefault="00124E1B" w:rsidP="00D605C8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4D092D">
              <w:rPr>
                <w:b/>
                <w:sz w:val="24"/>
                <w:szCs w:val="24"/>
              </w:rPr>
              <w:t>рассмотрения</w:t>
            </w:r>
          </w:p>
        </w:tc>
        <w:tc>
          <w:tcPr>
            <w:tcW w:w="5811" w:type="dxa"/>
          </w:tcPr>
          <w:p w:rsidR="00124E1B" w:rsidRPr="004D092D" w:rsidRDefault="00124E1B" w:rsidP="009A1B18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4D092D">
              <w:rPr>
                <w:b/>
                <w:sz w:val="24"/>
                <w:szCs w:val="24"/>
              </w:rPr>
              <w:t>Наименование</w:t>
            </w:r>
          </w:p>
          <w:p w:rsidR="00124E1B" w:rsidRPr="004D092D" w:rsidRDefault="00124E1B" w:rsidP="009A1B18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4D092D">
              <w:rPr>
                <w:b/>
                <w:sz w:val="24"/>
                <w:szCs w:val="24"/>
              </w:rPr>
              <w:t>вопросов</w:t>
            </w:r>
          </w:p>
        </w:tc>
        <w:tc>
          <w:tcPr>
            <w:tcW w:w="2552" w:type="dxa"/>
          </w:tcPr>
          <w:p w:rsidR="00124E1B" w:rsidRPr="004D092D" w:rsidRDefault="00124E1B" w:rsidP="00D605C8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4D092D">
              <w:rPr>
                <w:b/>
                <w:sz w:val="24"/>
                <w:szCs w:val="24"/>
              </w:rPr>
              <w:t>Ответственный  за подготовку и проведение</w:t>
            </w:r>
          </w:p>
        </w:tc>
      </w:tr>
      <w:tr w:rsidR="00124E1B" w:rsidRPr="004D092D" w:rsidTr="004D092D">
        <w:tc>
          <w:tcPr>
            <w:tcW w:w="567" w:type="dxa"/>
          </w:tcPr>
          <w:p w:rsidR="00124E1B" w:rsidRPr="004D092D" w:rsidRDefault="00124E1B" w:rsidP="009A1B18">
            <w:pPr>
              <w:tabs>
                <w:tab w:val="left" w:pos="39"/>
              </w:tabs>
              <w:ind w:left="33" w:firstLine="0"/>
              <w:jc w:val="center"/>
              <w:rPr>
                <w:color w:val="000000"/>
                <w:sz w:val="24"/>
                <w:szCs w:val="24"/>
              </w:rPr>
            </w:pPr>
            <w:r w:rsidRPr="004D092D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1844" w:type="dxa"/>
          </w:tcPr>
          <w:p w:rsidR="00124E1B" w:rsidRPr="004D092D" w:rsidRDefault="00124E1B" w:rsidP="005475A3">
            <w:pPr>
              <w:ind w:firstLine="0"/>
              <w:jc w:val="left"/>
              <w:rPr>
                <w:sz w:val="24"/>
                <w:szCs w:val="24"/>
              </w:rPr>
            </w:pPr>
            <w:r w:rsidRPr="004D092D">
              <w:rPr>
                <w:color w:val="000000"/>
                <w:sz w:val="24"/>
                <w:szCs w:val="24"/>
              </w:rPr>
              <w:t>1 квартал</w:t>
            </w:r>
            <w:r w:rsidRPr="004D092D">
              <w:rPr>
                <w:color w:val="000000"/>
                <w:sz w:val="24"/>
                <w:szCs w:val="24"/>
              </w:rPr>
              <w:br/>
              <w:t>2019 год</w:t>
            </w:r>
          </w:p>
        </w:tc>
        <w:tc>
          <w:tcPr>
            <w:tcW w:w="5811" w:type="dxa"/>
          </w:tcPr>
          <w:p w:rsidR="00124E1B" w:rsidRPr="004D092D" w:rsidRDefault="00124E1B" w:rsidP="005475A3">
            <w:pPr>
              <w:ind w:firstLine="0"/>
              <w:jc w:val="left"/>
              <w:rPr>
                <w:sz w:val="24"/>
                <w:szCs w:val="24"/>
              </w:rPr>
            </w:pPr>
            <w:r w:rsidRPr="004D092D">
              <w:rPr>
                <w:color w:val="000000"/>
                <w:sz w:val="24"/>
                <w:szCs w:val="24"/>
              </w:rPr>
              <w:t xml:space="preserve">Отчет Главы Петровского сельсовета Ордынского района Новосибирской области </w:t>
            </w:r>
            <w:r w:rsidRPr="004D092D">
              <w:rPr>
                <w:sz w:val="24"/>
                <w:szCs w:val="24"/>
              </w:rPr>
              <w:t>о результатах его деятельности, о результатах деятельности местной администрации и иных подведомственных ему органов местного самоуправления, в том числе о решении вопросов, поставленных Советом депутатов</w:t>
            </w:r>
          </w:p>
        </w:tc>
        <w:tc>
          <w:tcPr>
            <w:tcW w:w="2552" w:type="dxa"/>
          </w:tcPr>
          <w:p w:rsidR="00124E1B" w:rsidRPr="004D092D" w:rsidRDefault="00124E1B" w:rsidP="005475A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Петровского сельсовета</w:t>
            </w:r>
          </w:p>
          <w:p w:rsidR="00124E1B" w:rsidRPr="004D092D" w:rsidRDefault="00124E1B" w:rsidP="006008D1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24E1B" w:rsidRPr="004D092D" w:rsidTr="004D092D">
        <w:tc>
          <w:tcPr>
            <w:tcW w:w="567" w:type="dxa"/>
          </w:tcPr>
          <w:p w:rsidR="00124E1B" w:rsidRPr="004D092D" w:rsidRDefault="00124E1B" w:rsidP="009A1B18">
            <w:pPr>
              <w:tabs>
                <w:tab w:val="left" w:pos="39"/>
              </w:tabs>
              <w:ind w:left="33" w:firstLine="0"/>
              <w:jc w:val="center"/>
              <w:rPr>
                <w:color w:val="000000"/>
                <w:sz w:val="24"/>
                <w:szCs w:val="24"/>
              </w:rPr>
            </w:pPr>
            <w:r w:rsidRPr="004D092D">
              <w:rPr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1844" w:type="dxa"/>
          </w:tcPr>
          <w:p w:rsidR="00124E1B" w:rsidRPr="004D092D" w:rsidRDefault="00124E1B" w:rsidP="005475A3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D092D">
              <w:rPr>
                <w:color w:val="000000"/>
                <w:sz w:val="24"/>
                <w:szCs w:val="24"/>
              </w:rPr>
              <w:t xml:space="preserve">ежеквартально </w:t>
            </w:r>
          </w:p>
        </w:tc>
        <w:tc>
          <w:tcPr>
            <w:tcW w:w="5811" w:type="dxa"/>
          </w:tcPr>
          <w:p w:rsidR="00124E1B" w:rsidRPr="004D092D" w:rsidRDefault="00124E1B" w:rsidP="005475A3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D092D">
              <w:rPr>
                <w:color w:val="000000"/>
                <w:sz w:val="24"/>
                <w:szCs w:val="24"/>
              </w:rPr>
              <w:t xml:space="preserve">Исполнение бюджета Петровского сельсовета Ордынского района Новосибирской области </w:t>
            </w:r>
          </w:p>
        </w:tc>
        <w:tc>
          <w:tcPr>
            <w:tcW w:w="2552" w:type="dxa"/>
          </w:tcPr>
          <w:p w:rsidR="00124E1B" w:rsidRPr="004D092D" w:rsidRDefault="00124E1B" w:rsidP="005475A3">
            <w:pPr>
              <w:ind w:firstLine="0"/>
              <w:jc w:val="left"/>
              <w:rPr>
                <w:sz w:val="24"/>
                <w:szCs w:val="24"/>
              </w:rPr>
            </w:pPr>
            <w:r w:rsidRPr="004D092D">
              <w:rPr>
                <w:sz w:val="24"/>
                <w:szCs w:val="24"/>
              </w:rPr>
              <w:t>специалист администрации</w:t>
            </w:r>
          </w:p>
        </w:tc>
      </w:tr>
      <w:tr w:rsidR="00124E1B" w:rsidRPr="004D092D" w:rsidTr="004D092D">
        <w:tc>
          <w:tcPr>
            <w:tcW w:w="567" w:type="dxa"/>
          </w:tcPr>
          <w:p w:rsidR="00124E1B" w:rsidRPr="004D092D" w:rsidRDefault="00124E1B" w:rsidP="009A1B18">
            <w:pPr>
              <w:tabs>
                <w:tab w:val="left" w:pos="39"/>
              </w:tabs>
              <w:ind w:left="33" w:firstLine="0"/>
              <w:jc w:val="center"/>
              <w:rPr>
                <w:color w:val="000000"/>
                <w:sz w:val="24"/>
                <w:szCs w:val="24"/>
              </w:rPr>
            </w:pPr>
            <w:r w:rsidRPr="004D092D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1844" w:type="dxa"/>
          </w:tcPr>
          <w:p w:rsidR="00124E1B" w:rsidRPr="004D092D" w:rsidRDefault="00124E1B" w:rsidP="005475A3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D092D">
              <w:rPr>
                <w:color w:val="000000"/>
                <w:sz w:val="24"/>
                <w:szCs w:val="24"/>
              </w:rPr>
              <w:t>1.евартал 2019 год</w:t>
            </w:r>
          </w:p>
        </w:tc>
        <w:tc>
          <w:tcPr>
            <w:tcW w:w="5811" w:type="dxa"/>
          </w:tcPr>
          <w:p w:rsidR="00124E1B" w:rsidRPr="004D092D" w:rsidRDefault="00124E1B" w:rsidP="005475A3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62FE0">
              <w:rPr>
                <w:sz w:val="24"/>
                <w:szCs w:val="24"/>
              </w:rPr>
              <w:t xml:space="preserve">Отчет о работе Совета </w:t>
            </w:r>
            <w:r w:rsidRPr="004D092D">
              <w:rPr>
                <w:sz w:val="24"/>
                <w:szCs w:val="24"/>
              </w:rPr>
              <w:t>депутатов Петровского сельсовета Ордынского района Новосибирской области</w:t>
            </w:r>
            <w:r w:rsidRPr="00562FE0">
              <w:rPr>
                <w:sz w:val="24"/>
                <w:szCs w:val="24"/>
              </w:rPr>
              <w:t xml:space="preserve"> в 2018 году.</w:t>
            </w:r>
          </w:p>
        </w:tc>
        <w:tc>
          <w:tcPr>
            <w:tcW w:w="2552" w:type="dxa"/>
          </w:tcPr>
          <w:p w:rsidR="00124E1B" w:rsidRPr="004D092D" w:rsidRDefault="00124E1B" w:rsidP="005475A3">
            <w:pPr>
              <w:ind w:firstLine="0"/>
              <w:jc w:val="left"/>
              <w:rPr>
                <w:sz w:val="24"/>
                <w:szCs w:val="24"/>
              </w:rPr>
            </w:pPr>
            <w:r w:rsidRPr="004D092D">
              <w:rPr>
                <w:sz w:val="24"/>
                <w:szCs w:val="24"/>
              </w:rPr>
              <w:t>Председатель Совета депутатов</w:t>
            </w:r>
          </w:p>
          <w:p w:rsidR="00124E1B" w:rsidRPr="004D092D" w:rsidRDefault="00124E1B" w:rsidP="005475A3">
            <w:pPr>
              <w:ind w:firstLine="0"/>
              <w:jc w:val="left"/>
              <w:rPr>
                <w:sz w:val="24"/>
                <w:szCs w:val="24"/>
              </w:rPr>
            </w:pPr>
            <w:r w:rsidRPr="004D092D">
              <w:rPr>
                <w:sz w:val="24"/>
                <w:szCs w:val="24"/>
              </w:rPr>
              <w:t xml:space="preserve"> Петровского сельсовета                                      </w:t>
            </w:r>
          </w:p>
        </w:tc>
      </w:tr>
      <w:tr w:rsidR="00124E1B" w:rsidRPr="004D092D" w:rsidTr="004D092D">
        <w:tc>
          <w:tcPr>
            <w:tcW w:w="567" w:type="dxa"/>
          </w:tcPr>
          <w:p w:rsidR="00124E1B" w:rsidRPr="004D092D" w:rsidRDefault="00124E1B" w:rsidP="009A1B18">
            <w:pPr>
              <w:tabs>
                <w:tab w:val="left" w:pos="39"/>
              </w:tabs>
              <w:ind w:left="33" w:firstLine="0"/>
              <w:jc w:val="center"/>
              <w:rPr>
                <w:color w:val="000000"/>
                <w:sz w:val="24"/>
                <w:szCs w:val="24"/>
              </w:rPr>
            </w:pPr>
            <w:r w:rsidRPr="004D092D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1844" w:type="dxa"/>
          </w:tcPr>
          <w:p w:rsidR="00124E1B" w:rsidRPr="004D092D" w:rsidRDefault="00124E1B" w:rsidP="005475A3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62FE0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5811" w:type="dxa"/>
          </w:tcPr>
          <w:p w:rsidR="00124E1B" w:rsidRPr="004D092D" w:rsidRDefault="00124E1B" w:rsidP="00CA6E76">
            <w:pPr>
              <w:ind w:firstLine="0"/>
              <w:jc w:val="left"/>
              <w:rPr>
                <w:sz w:val="24"/>
                <w:szCs w:val="24"/>
              </w:rPr>
            </w:pPr>
            <w:r w:rsidRPr="00562FE0">
              <w:rPr>
                <w:sz w:val="24"/>
                <w:szCs w:val="24"/>
              </w:rPr>
              <w:t xml:space="preserve">Внесение изменений в решение Совета </w:t>
            </w:r>
            <w:r w:rsidRPr="004D092D">
              <w:rPr>
                <w:sz w:val="24"/>
                <w:szCs w:val="24"/>
              </w:rPr>
              <w:t>депутатов Петровского сельсовета Ордынского района Новосибирской области</w:t>
            </w:r>
            <w:r w:rsidRPr="00562FE0">
              <w:rPr>
                <w:sz w:val="24"/>
                <w:szCs w:val="24"/>
              </w:rPr>
              <w:t xml:space="preserve"> «О ставках налога на имущество физических лиц».</w:t>
            </w:r>
          </w:p>
        </w:tc>
        <w:tc>
          <w:tcPr>
            <w:tcW w:w="2552" w:type="dxa"/>
          </w:tcPr>
          <w:p w:rsidR="00124E1B" w:rsidRPr="004D092D" w:rsidRDefault="00124E1B" w:rsidP="005475A3">
            <w:pPr>
              <w:ind w:firstLine="0"/>
              <w:jc w:val="left"/>
              <w:rPr>
                <w:sz w:val="24"/>
                <w:szCs w:val="24"/>
              </w:rPr>
            </w:pPr>
            <w:r w:rsidRPr="004D092D">
              <w:rPr>
                <w:sz w:val="24"/>
                <w:szCs w:val="24"/>
              </w:rPr>
              <w:t xml:space="preserve"> специалист администрации</w:t>
            </w:r>
          </w:p>
        </w:tc>
      </w:tr>
      <w:tr w:rsidR="00124E1B" w:rsidRPr="004D092D" w:rsidTr="004D092D">
        <w:tc>
          <w:tcPr>
            <w:tcW w:w="567" w:type="dxa"/>
          </w:tcPr>
          <w:p w:rsidR="00124E1B" w:rsidRPr="004D092D" w:rsidRDefault="00124E1B" w:rsidP="009A1B18">
            <w:pPr>
              <w:tabs>
                <w:tab w:val="left" w:pos="39"/>
              </w:tabs>
              <w:ind w:left="33" w:firstLine="0"/>
              <w:jc w:val="center"/>
              <w:rPr>
                <w:color w:val="000000"/>
                <w:sz w:val="24"/>
                <w:szCs w:val="24"/>
              </w:rPr>
            </w:pPr>
            <w:r w:rsidRPr="004D092D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1844" w:type="dxa"/>
          </w:tcPr>
          <w:p w:rsidR="00124E1B" w:rsidRPr="004D092D" w:rsidRDefault="00124E1B" w:rsidP="005475A3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62FE0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5811" w:type="dxa"/>
          </w:tcPr>
          <w:p w:rsidR="00124E1B" w:rsidRPr="004D092D" w:rsidRDefault="00124E1B" w:rsidP="00CA6E76">
            <w:pPr>
              <w:ind w:firstLine="0"/>
              <w:jc w:val="left"/>
              <w:rPr>
                <w:sz w:val="24"/>
                <w:szCs w:val="24"/>
              </w:rPr>
            </w:pPr>
            <w:r w:rsidRPr="00562FE0">
              <w:rPr>
                <w:sz w:val="24"/>
                <w:szCs w:val="24"/>
              </w:rPr>
              <w:t xml:space="preserve">Внесение изменений в решение Совета </w:t>
            </w:r>
            <w:r w:rsidRPr="004D092D">
              <w:rPr>
                <w:sz w:val="24"/>
                <w:szCs w:val="24"/>
              </w:rPr>
              <w:t>депутатов Петровского сельсовета Ордынского района Новосибирской области</w:t>
            </w:r>
            <w:r w:rsidRPr="00562FE0">
              <w:rPr>
                <w:sz w:val="24"/>
                <w:szCs w:val="24"/>
              </w:rPr>
              <w:t xml:space="preserve"> «О ставках </w:t>
            </w:r>
            <w:r w:rsidRPr="004D092D">
              <w:rPr>
                <w:sz w:val="24"/>
                <w:szCs w:val="24"/>
              </w:rPr>
              <w:t xml:space="preserve">на земельный </w:t>
            </w:r>
            <w:r w:rsidRPr="00562FE0">
              <w:rPr>
                <w:sz w:val="24"/>
                <w:szCs w:val="24"/>
              </w:rPr>
              <w:t>налога физических лиц».</w:t>
            </w:r>
          </w:p>
        </w:tc>
        <w:tc>
          <w:tcPr>
            <w:tcW w:w="2552" w:type="dxa"/>
          </w:tcPr>
          <w:p w:rsidR="00124E1B" w:rsidRPr="004D092D" w:rsidRDefault="00124E1B" w:rsidP="005475A3">
            <w:pPr>
              <w:ind w:firstLine="0"/>
              <w:jc w:val="left"/>
              <w:rPr>
                <w:sz w:val="24"/>
                <w:szCs w:val="24"/>
              </w:rPr>
            </w:pPr>
            <w:r w:rsidRPr="004D092D">
              <w:rPr>
                <w:sz w:val="24"/>
                <w:szCs w:val="24"/>
              </w:rPr>
              <w:t>специалист администрации</w:t>
            </w:r>
          </w:p>
        </w:tc>
      </w:tr>
      <w:tr w:rsidR="00124E1B" w:rsidRPr="004D092D" w:rsidTr="004D092D">
        <w:tc>
          <w:tcPr>
            <w:tcW w:w="567" w:type="dxa"/>
          </w:tcPr>
          <w:p w:rsidR="00124E1B" w:rsidRPr="004D092D" w:rsidRDefault="00124E1B" w:rsidP="009A1B18">
            <w:pPr>
              <w:tabs>
                <w:tab w:val="left" w:pos="39"/>
              </w:tabs>
              <w:ind w:left="33" w:firstLine="0"/>
              <w:jc w:val="center"/>
              <w:rPr>
                <w:color w:val="000000"/>
                <w:sz w:val="24"/>
                <w:szCs w:val="24"/>
              </w:rPr>
            </w:pPr>
            <w:r w:rsidRPr="004D092D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1844" w:type="dxa"/>
          </w:tcPr>
          <w:p w:rsidR="00124E1B" w:rsidRPr="004D092D" w:rsidRDefault="00124E1B" w:rsidP="005475A3">
            <w:pPr>
              <w:ind w:firstLine="0"/>
              <w:jc w:val="left"/>
              <w:rPr>
                <w:sz w:val="24"/>
                <w:szCs w:val="24"/>
              </w:rPr>
            </w:pPr>
            <w:r w:rsidRPr="004D092D">
              <w:rPr>
                <w:color w:val="000000"/>
                <w:sz w:val="24"/>
                <w:szCs w:val="24"/>
              </w:rPr>
              <w:t>4 квартал</w:t>
            </w:r>
            <w:r w:rsidRPr="004D092D">
              <w:rPr>
                <w:color w:val="000000"/>
                <w:sz w:val="24"/>
                <w:szCs w:val="24"/>
              </w:rPr>
              <w:br/>
              <w:t>2019 года</w:t>
            </w:r>
          </w:p>
        </w:tc>
        <w:tc>
          <w:tcPr>
            <w:tcW w:w="5811" w:type="dxa"/>
          </w:tcPr>
          <w:p w:rsidR="00124E1B" w:rsidRPr="004D092D" w:rsidRDefault="00124E1B" w:rsidP="00CA6E76">
            <w:pPr>
              <w:ind w:firstLine="0"/>
              <w:jc w:val="left"/>
              <w:rPr>
                <w:sz w:val="24"/>
                <w:szCs w:val="24"/>
              </w:rPr>
            </w:pPr>
            <w:r w:rsidRPr="004D092D">
              <w:rPr>
                <w:sz w:val="24"/>
                <w:szCs w:val="24"/>
              </w:rPr>
              <w:t>О проекте бюджета Петровского сельсовета Ордынского района Новосибирской области на 2020 год и плановый период 2021-2022 годов</w:t>
            </w:r>
          </w:p>
        </w:tc>
        <w:tc>
          <w:tcPr>
            <w:tcW w:w="2552" w:type="dxa"/>
          </w:tcPr>
          <w:p w:rsidR="00124E1B" w:rsidRPr="004D092D" w:rsidRDefault="00124E1B" w:rsidP="005475A3">
            <w:pPr>
              <w:ind w:firstLine="0"/>
              <w:jc w:val="left"/>
              <w:rPr>
                <w:sz w:val="24"/>
                <w:szCs w:val="24"/>
              </w:rPr>
            </w:pPr>
            <w:r w:rsidRPr="004D092D">
              <w:rPr>
                <w:sz w:val="24"/>
                <w:szCs w:val="24"/>
              </w:rPr>
              <w:t>специалист администрации</w:t>
            </w:r>
          </w:p>
        </w:tc>
      </w:tr>
      <w:tr w:rsidR="00124E1B" w:rsidRPr="004D092D" w:rsidTr="004D092D">
        <w:tc>
          <w:tcPr>
            <w:tcW w:w="567" w:type="dxa"/>
          </w:tcPr>
          <w:p w:rsidR="00124E1B" w:rsidRPr="004D092D" w:rsidRDefault="00124E1B" w:rsidP="009A1B18">
            <w:pPr>
              <w:tabs>
                <w:tab w:val="left" w:pos="39"/>
              </w:tabs>
              <w:ind w:left="33" w:firstLine="0"/>
              <w:jc w:val="center"/>
              <w:rPr>
                <w:color w:val="000000"/>
                <w:sz w:val="24"/>
                <w:szCs w:val="24"/>
              </w:rPr>
            </w:pPr>
            <w:r w:rsidRPr="004D092D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1844" w:type="dxa"/>
          </w:tcPr>
          <w:p w:rsidR="00124E1B" w:rsidRPr="004D092D" w:rsidRDefault="00124E1B" w:rsidP="005475A3">
            <w:pPr>
              <w:ind w:firstLine="0"/>
              <w:jc w:val="left"/>
              <w:rPr>
                <w:sz w:val="24"/>
                <w:szCs w:val="24"/>
              </w:rPr>
            </w:pPr>
            <w:r w:rsidRPr="004D092D">
              <w:rPr>
                <w:color w:val="000000"/>
                <w:sz w:val="24"/>
                <w:szCs w:val="24"/>
              </w:rPr>
              <w:t>4 квартал</w:t>
            </w:r>
            <w:r w:rsidRPr="004D092D">
              <w:rPr>
                <w:color w:val="000000"/>
                <w:sz w:val="24"/>
                <w:szCs w:val="24"/>
              </w:rPr>
              <w:br/>
              <w:t>2019 года</w:t>
            </w:r>
          </w:p>
        </w:tc>
        <w:tc>
          <w:tcPr>
            <w:tcW w:w="5811" w:type="dxa"/>
          </w:tcPr>
          <w:p w:rsidR="00124E1B" w:rsidRPr="004D092D" w:rsidRDefault="00124E1B" w:rsidP="00CE7628">
            <w:pPr>
              <w:ind w:firstLine="0"/>
              <w:jc w:val="left"/>
              <w:rPr>
                <w:sz w:val="24"/>
                <w:szCs w:val="24"/>
              </w:rPr>
            </w:pPr>
            <w:r w:rsidRPr="004D092D">
              <w:rPr>
                <w:sz w:val="24"/>
                <w:szCs w:val="24"/>
              </w:rPr>
              <w:t>О проведении публичных слушаний по проекту бюджета Петровского сельсовета Ордынского района Новосибирской области  на 2020 год и плановый период 2021-2022 годов</w:t>
            </w:r>
          </w:p>
        </w:tc>
        <w:tc>
          <w:tcPr>
            <w:tcW w:w="2552" w:type="dxa"/>
          </w:tcPr>
          <w:p w:rsidR="00124E1B" w:rsidRPr="004D092D" w:rsidRDefault="00124E1B" w:rsidP="00CE7628">
            <w:pPr>
              <w:ind w:firstLine="0"/>
              <w:jc w:val="left"/>
              <w:rPr>
                <w:sz w:val="24"/>
                <w:szCs w:val="24"/>
              </w:rPr>
            </w:pPr>
            <w:r w:rsidRPr="004D092D">
              <w:rPr>
                <w:sz w:val="24"/>
                <w:szCs w:val="24"/>
              </w:rPr>
              <w:t>Председатель Совета депутатов</w:t>
            </w:r>
          </w:p>
          <w:p w:rsidR="00124E1B" w:rsidRPr="004D092D" w:rsidRDefault="00124E1B" w:rsidP="00CE7628">
            <w:pPr>
              <w:ind w:firstLine="0"/>
              <w:jc w:val="left"/>
              <w:rPr>
                <w:sz w:val="24"/>
                <w:szCs w:val="24"/>
              </w:rPr>
            </w:pPr>
            <w:r w:rsidRPr="004D092D">
              <w:rPr>
                <w:sz w:val="24"/>
                <w:szCs w:val="24"/>
              </w:rPr>
              <w:t xml:space="preserve"> Петровского сельсовета                                      </w:t>
            </w:r>
          </w:p>
        </w:tc>
      </w:tr>
      <w:tr w:rsidR="00124E1B" w:rsidRPr="004D092D" w:rsidTr="004D092D">
        <w:trPr>
          <w:trHeight w:val="817"/>
        </w:trPr>
        <w:tc>
          <w:tcPr>
            <w:tcW w:w="567" w:type="dxa"/>
          </w:tcPr>
          <w:p w:rsidR="00124E1B" w:rsidRPr="004D092D" w:rsidRDefault="00124E1B" w:rsidP="009A1B1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D092D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1844" w:type="dxa"/>
          </w:tcPr>
          <w:p w:rsidR="00124E1B" w:rsidRPr="004D092D" w:rsidRDefault="00124E1B" w:rsidP="005475A3">
            <w:pPr>
              <w:ind w:firstLine="0"/>
              <w:jc w:val="left"/>
              <w:rPr>
                <w:sz w:val="24"/>
                <w:szCs w:val="24"/>
              </w:rPr>
            </w:pPr>
            <w:r w:rsidRPr="004D092D">
              <w:rPr>
                <w:color w:val="000000"/>
                <w:sz w:val="24"/>
                <w:szCs w:val="24"/>
              </w:rPr>
              <w:t>4 квартал</w:t>
            </w:r>
            <w:r w:rsidRPr="004D092D">
              <w:rPr>
                <w:color w:val="000000"/>
                <w:sz w:val="24"/>
                <w:szCs w:val="24"/>
              </w:rPr>
              <w:br/>
              <w:t>2019 года</w:t>
            </w:r>
          </w:p>
        </w:tc>
        <w:tc>
          <w:tcPr>
            <w:tcW w:w="5811" w:type="dxa"/>
          </w:tcPr>
          <w:p w:rsidR="00124E1B" w:rsidRPr="004D092D" w:rsidRDefault="00124E1B" w:rsidP="005475A3">
            <w:pPr>
              <w:ind w:firstLine="0"/>
              <w:jc w:val="left"/>
              <w:rPr>
                <w:sz w:val="24"/>
                <w:szCs w:val="24"/>
              </w:rPr>
            </w:pPr>
            <w:r w:rsidRPr="004D092D">
              <w:rPr>
                <w:color w:val="000000"/>
                <w:sz w:val="24"/>
                <w:szCs w:val="24"/>
              </w:rPr>
              <w:t>Об утверждении  бюджета Петровского сельсовета  Ордынского района Новосибирской области на 2020 год и плановый период 2021 и 2022 годов.</w:t>
            </w:r>
          </w:p>
        </w:tc>
        <w:tc>
          <w:tcPr>
            <w:tcW w:w="2552" w:type="dxa"/>
          </w:tcPr>
          <w:p w:rsidR="00124E1B" w:rsidRPr="004D092D" w:rsidRDefault="00124E1B" w:rsidP="006008D1">
            <w:pPr>
              <w:ind w:firstLine="0"/>
              <w:jc w:val="left"/>
              <w:rPr>
                <w:sz w:val="24"/>
                <w:szCs w:val="24"/>
              </w:rPr>
            </w:pPr>
            <w:r w:rsidRPr="004D092D">
              <w:rPr>
                <w:sz w:val="24"/>
                <w:szCs w:val="24"/>
              </w:rPr>
              <w:t>специалист администрации</w:t>
            </w:r>
          </w:p>
        </w:tc>
      </w:tr>
      <w:tr w:rsidR="00124E1B" w:rsidRPr="004D092D" w:rsidTr="004D092D">
        <w:tc>
          <w:tcPr>
            <w:tcW w:w="567" w:type="dxa"/>
          </w:tcPr>
          <w:p w:rsidR="00124E1B" w:rsidRPr="004D092D" w:rsidRDefault="00124E1B" w:rsidP="009A1B1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D092D"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1844" w:type="dxa"/>
          </w:tcPr>
          <w:p w:rsidR="00124E1B" w:rsidRPr="004D092D" w:rsidRDefault="00124E1B" w:rsidP="00D7356A">
            <w:pPr>
              <w:ind w:firstLine="0"/>
              <w:jc w:val="left"/>
              <w:rPr>
                <w:sz w:val="24"/>
                <w:szCs w:val="24"/>
              </w:rPr>
            </w:pPr>
            <w:r w:rsidRPr="004D092D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5811" w:type="dxa"/>
          </w:tcPr>
          <w:p w:rsidR="00124E1B" w:rsidRPr="004D092D" w:rsidRDefault="00124E1B" w:rsidP="00CA6E76">
            <w:pPr>
              <w:ind w:firstLine="0"/>
              <w:jc w:val="left"/>
              <w:rPr>
                <w:sz w:val="24"/>
                <w:szCs w:val="24"/>
              </w:rPr>
            </w:pPr>
            <w:r w:rsidRPr="00562FE0">
              <w:rPr>
                <w:sz w:val="24"/>
                <w:szCs w:val="24"/>
              </w:rPr>
              <w:t>Рассмотрение протестов, представлений органов прокуратуры</w:t>
            </w:r>
          </w:p>
        </w:tc>
        <w:tc>
          <w:tcPr>
            <w:tcW w:w="2552" w:type="dxa"/>
          </w:tcPr>
          <w:p w:rsidR="00124E1B" w:rsidRPr="004D092D" w:rsidRDefault="00124E1B" w:rsidP="006008D1">
            <w:pPr>
              <w:ind w:firstLine="0"/>
              <w:jc w:val="left"/>
              <w:rPr>
                <w:sz w:val="24"/>
                <w:szCs w:val="24"/>
              </w:rPr>
            </w:pPr>
            <w:r w:rsidRPr="004D092D">
              <w:rPr>
                <w:sz w:val="24"/>
                <w:szCs w:val="24"/>
              </w:rPr>
              <w:t>специалист администрации</w:t>
            </w:r>
          </w:p>
        </w:tc>
      </w:tr>
      <w:tr w:rsidR="00124E1B" w:rsidRPr="004D092D" w:rsidTr="004D092D">
        <w:tc>
          <w:tcPr>
            <w:tcW w:w="567" w:type="dxa"/>
          </w:tcPr>
          <w:p w:rsidR="00124E1B" w:rsidRPr="004D092D" w:rsidRDefault="00124E1B" w:rsidP="009A1B1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D092D"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1844" w:type="dxa"/>
          </w:tcPr>
          <w:p w:rsidR="00124E1B" w:rsidRPr="004D092D" w:rsidRDefault="00124E1B" w:rsidP="001F4D8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D092D">
              <w:rPr>
                <w:color w:val="000000"/>
                <w:sz w:val="24"/>
                <w:szCs w:val="24"/>
              </w:rPr>
              <w:t>По мере необходимости </w:t>
            </w:r>
          </w:p>
        </w:tc>
        <w:tc>
          <w:tcPr>
            <w:tcW w:w="5811" w:type="dxa"/>
          </w:tcPr>
          <w:p w:rsidR="00124E1B" w:rsidRPr="004D092D" w:rsidRDefault="00124E1B" w:rsidP="00CA6E76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D092D">
              <w:rPr>
                <w:color w:val="000000"/>
                <w:sz w:val="24"/>
                <w:szCs w:val="24"/>
              </w:rPr>
              <w:t>О внесении изменений в бюджет Петровского сельсовета Ордынского района Новосибирской области на 2019 год и плановый период 2020-2021 гг.</w:t>
            </w:r>
          </w:p>
        </w:tc>
        <w:tc>
          <w:tcPr>
            <w:tcW w:w="2552" w:type="dxa"/>
          </w:tcPr>
          <w:p w:rsidR="00124E1B" w:rsidRPr="004D092D" w:rsidRDefault="00124E1B" w:rsidP="00C83A54">
            <w:pPr>
              <w:ind w:firstLine="0"/>
              <w:jc w:val="left"/>
              <w:rPr>
                <w:sz w:val="24"/>
                <w:szCs w:val="24"/>
              </w:rPr>
            </w:pPr>
            <w:r w:rsidRPr="004D092D">
              <w:rPr>
                <w:sz w:val="24"/>
                <w:szCs w:val="24"/>
              </w:rPr>
              <w:t>Председатель Совета депутатов</w:t>
            </w:r>
          </w:p>
          <w:p w:rsidR="00124E1B" w:rsidRPr="004D092D" w:rsidRDefault="00124E1B" w:rsidP="00C83A54">
            <w:pPr>
              <w:ind w:firstLine="0"/>
              <w:jc w:val="left"/>
              <w:rPr>
                <w:sz w:val="24"/>
                <w:szCs w:val="24"/>
              </w:rPr>
            </w:pPr>
            <w:r w:rsidRPr="004D092D">
              <w:rPr>
                <w:sz w:val="24"/>
                <w:szCs w:val="24"/>
              </w:rPr>
              <w:t xml:space="preserve">Петровского сельсовета                                      </w:t>
            </w:r>
          </w:p>
        </w:tc>
      </w:tr>
      <w:tr w:rsidR="00124E1B" w:rsidRPr="004D092D" w:rsidTr="004D092D">
        <w:tc>
          <w:tcPr>
            <w:tcW w:w="567" w:type="dxa"/>
          </w:tcPr>
          <w:p w:rsidR="00124E1B" w:rsidRPr="004D092D" w:rsidRDefault="00124E1B" w:rsidP="004800D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D092D"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1844" w:type="dxa"/>
          </w:tcPr>
          <w:p w:rsidR="00124E1B" w:rsidRPr="004D092D" w:rsidRDefault="00124E1B" w:rsidP="006008D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D092D">
              <w:rPr>
                <w:color w:val="000000"/>
                <w:sz w:val="24"/>
                <w:szCs w:val="24"/>
              </w:rPr>
              <w:t>в течении года</w:t>
            </w:r>
          </w:p>
        </w:tc>
        <w:tc>
          <w:tcPr>
            <w:tcW w:w="5811" w:type="dxa"/>
          </w:tcPr>
          <w:p w:rsidR="00124E1B" w:rsidRPr="004D092D" w:rsidRDefault="00124E1B" w:rsidP="005A1060">
            <w:pPr>
              <w:ind w:firstLine="0"/>
              <w:jc w:val="left"/>
              <w:rPr>
                <w:sz w:val="24"/>
                <w:szCs w:val="24"/>
              </w:rPr>
            </w:pPr>
            <w:r w:rsidRPr="004D092D">
              <w:rPr>
                <w:color w:val="000000"/>
                <w:sz w:val="24"/>
                <w:szCs w:val="24"/>
              </w:rPr>
              <w:t xml:space="preserve">Принятие и внесение изменений в ранее принятые нормативно правовые акты в соответствии с требованиями действующего законодательства. </w:t>
            </w:r>
          </w:p>
        </w:tc>
        <w:tc>
          <w:tcPr>
            <w:tcW w:w="2552" w:type="dxa"/>
          </w:tcPr>
          <w:p w:rsidR="00124E1B" w:rsidRPr="004D092D" w:rsidRDefault="00124E1B" w:rsidP="006008D1">
            <w:pPr>
              <w:ind w:firstLine="0"/>
              <w:jc w:val="left"/>
              <w:rPr>
                <w:sz w:val="24"/>
                <w:szCs w:val="24"/>
              </w:rPr>
            </w:pPr>
            <w:r w:rsidRPr="004D092D">
              <w:rPr>
                <w:sz w:val="24"/>
                <w:szCs w:val="24"/>
              </w:rPr>
              <w:t>Председатель Совета депутатов</w:t>
            </w:r>
          </w:p>
          <w:p w:rsidR="00124E1B" w:rsidRPr="004D092D" w:rsidRDefault="00124E1B" w:rsidP="006008D1">
            <w:pPr>
              <w:ind w:firstLine="0"/>
              <w:jc w:val="left"/>
              <w:rPr>
                <w:sz w:val="24"/>
                <w:szCs w:val="24"/>
              </w:rPr>
            </w:pPr>
            <w:r w:rsidRPr="004D092D">
              <w:rPr>
                <w:sz w:val="24"/>
                <w:szCs w:val="24"/>
              </w:rPr>
              <w:t xml:space="preserve">Петровского сельсовета                                      </w:t>
            </w:r>
          </w:p>
        </w:tc>
      </w:tr>
      <w:tr w:rsidR="00124E1B" w:rsidRPr="004D092D" w:rsidTr="004D092D">
        <w:tc>
          <w:tcPr>
            <w:tcW w:w="567" w:type="dxa"/>
          </w:tcPr>
          <w:p w:rsidR="00124E1B" w:rsidRPr="004D092D" w:rsidRDefault="00124E1B" w:rsidP="001F4D8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D092D"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1844" w:type="dxa"/>
          </w:tcPr>
          <w:p w:rsidR="00124E1B" w:rsidRPr="004D092D" w:rsidRDefault="00124E1B" w:rsidP="001F4D8C">
            <w:pPr>
              <w:ind w:firstLine="0"/>
              <w:jc w:val="left"/>
              <w:rPr>
                <w:sz w:val="24"/>
                <w:szCs w:val="24"/>
              </w:rPr>
            </w:pPr>
            <w:r w:rsidRPr="004D092D">
              <w:rPr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5811" w:type="dxa"/>
          </w:tcPr>
          <w:p w:rsidR="00124E1B" w:rsidRPr="004D092D" w:rsidRDefault="00124E1B" w:rsidP="001F4D8C">
            <w:pPr>
              <w:ind w:firstLine="0"/>
              <w:jc w:val="left"/>
              <w:rPr>
                <w:sz w:val="24"/>
                <w:szCs w:val="24"/>
              </w:rPr>
            </w:pPr>
            <w:r w:rsidRPr="004D092D">
              <w:rPr>
                <w:color w:val="000000"/>
                <w:sz w:val="24"/>
                <w:szCs w:val="24"/>
              </w:rPr>
              <w:t>Внесение изменений и дополнений в Устав Петровского сельсовета Ордынского района Новосибирской области</w:t>
            </w:r>
          </w:p>
        </w:tc>
        <w:tc>
          <w:tcPr>
            <w:tcW w:w="2552" w:type="dxa"/>
          </w:tcPr>
          <w:p w:rsidR="00124E1B" w:rsidRPr="004D092D" w:rsidRDefault="00124E1B" w:rsidP="001F4D8C">
            <w:pPr>
              <w:ind w:firstLine="0"/>
              <w:jc w:val="left"/>
              <w:rPr>
                <w:sz w:val="24"/>
                <w:szCs w:val="24"/>
              </w:rPr>
            </w:pPr>
            <w:r w:rsidRPr="004D092D">
              <w:rPr>
                <w:sz w:val="24"/>
                <w:szCs w:val="24"/>
              </w:rPr>
              <w:t>Председатель Совета депутатов</w:t>
            </w:r>
          </w:p>
          <w:p w:rsidR="00124E1B" w:rsidRPr="004D092D" w:rsidRDefault="00124E1B" w:rsidP="001F4D8C">
            <w:pPr>
              <w:ind w:firstLine="0"/>
              <w:jc w:val="left"/>
              <w:rPr>
                <w:sz w:val="24"/>
                <w:szCs w:val="24"/>
              </w:rPr>
            </w:pPr>
            <w:r w:rsidRPr="004D092D">
              <w:rPr>
                <w:sz w:val="24"/>
                <w:szCs w:val="24"/>
              </w:rPr>
              <w:t xml:space="preserve">Петровского сельсовета                                      </w:t>
            </w:r>
          </w:p>
        </w:tc>
      </w:tr>
      <w:tr w:rsidR="00124E1B" w:rsidRPr="004D092D" w:rsidTr="004D092D">
        <w:tc>
          <w:tcPr>
            <w:tcW w:w="567" w:type="dxa"/>
          </w:tcPr>
          <w:p w:rsidR="00124E1B" w:rsidRPr="004D092D" w:rsidRDefault="00124E1B" w:rsidP="001F4D8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D092D"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1844" w:type="dxa"/>
          </w:tcPr>
          <w:p w:rsidR="00124E1B" w:rsidRPr="004D092D" w:rsidRDefault="00124E1B" w:rsidP="001F4D8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течение</w:t>
            </w:r>
            <w:r w:rsidRPr="004D092D">
              <w:rPr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811" w:type="dxa"/>
          </w:tcPr>
          <w:p w:rsidR="00124E1B" w:rsidRPr="004D092D" w:rsidRDefault="00124E1B" w:rsidP="00182D1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62FE0">
              <w:rPr>
                <w:sz w:val="24"/>
                <w:szCs w:val="24"/>
              </w:rPr>
              <w:t xml:space="preserve">Участие в проведении выездных встреч Главы </w:t>
            </w:r>
            <w:r w:rsidRPr="004D092D">
              <w:rPr>
                <w:sz w:val="24"/>
                <w:szCs w:val="24"/>
              </w:rPr>
              <w:t>Петровского сельсовета Ордынского района Новосибирской области</w:t>
            </w:r>
            <w:r w:rsidRPr="00562FE0">
              <w:rPr>
                <w:sz w:val="24"/>
                <w:szCs w:val="24"/>
              </w:rPr>
              <w:t xml:space="preserve">, руководителей района и районных служб с населением </w:t>
            </w:r>
          </w:p>
        </w:tc>
        <w:tc>
          <w:tcPr>
            <w:tcW w:w="2552" w:type="dxa"/>
          </w:tcPr>
          <w:p w:rsidR="00124E1B" w:rsidRPr="004D092D" w:rsidRDefault="00124E1B" w:rsidP="00182D1E">
            <w:pPr>
              <w:ind w:firstLine="0"/>
              <w:jc w:val="left"/>
              <w:rPr>
                <w:sz w:val="24"/>
                <w:szCs w:val="24"/>
              </w:rPr>
            </w:pPr>
            <w:r w:rsidRPr="004D092D">
              <w:rPr>
                <w:sz w:val="24"/>
                <w:szCs w:val="24"/>
              </w:rPr>
              <w:t>Председатель Совета депутатов</w:t>
            </w:r>
          </w:p>
          <w:p w:rsidR="00124E1B" w:rsidRPr="004D092D" w:rsidRDefault="00124E1B" w:rsidP="001F4D8C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24E1B" w:rsidRPr="004D092D" w:rsidTr="004D092D">
        <w:tc>
          <w:tcPr>
            <w:tcW w:w="567" w:type="dxa"/>
          </w:tcPr>
          <w:p w:rsidR="00124E1B" w:rsidRPr="004D092D" w:rsidRDefault="00124E1B" w:rsidP="00BB46C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D092D"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w="1844" w:type="dxa"/>
          </w:tcPr>
          <w:p w:rsidR="00124E1B" w:rsidRPr="004D092D" w:rsidRDefault="00124E1B" w:rsidP="00BB46C4">
            <w:pPr>
              <w:ind w:firstLine="0"/>
              <w:jc w:val="left"/>
              <w:rPr>
                <w:sz w:val="24"/>
                <w:szCs w:val="24"/>
              </w:rPr>
            </w:pPr>
            <w:r w:rsidRPr="004D092D">
              <w:rPr>
                <w:color w:val="000000"/>
                <w:sz w:val="24"/>
                <w:szCs w:val="24"/>
              </w:rPr>
              <w:t>4 квартал</w:t>
            </w:r>
            <w:r w:rsidRPr="004D092D">
              <w:rPr>
                <w:color w:val="000000"/>
                <w:sz w:val="24"/>
                <w:szCs w:val="24"/>
              </w:rPr>
              <w:br/>
              <w:t>2019 года</w:t>
            </w:r>
          </w:p>
        </w:tc>
        <w:tc>
          <w:tcPr>
            <w:tcW w:w="5811" w:type="dxa"/>
          </w:tcPr>
          <w:p w:rsidR="00124E1B" w:rsidRPr="004D092D" w:rsidRDefault="00124E1B" w:rsidP="00BB46C4">
            <w:pPr>
              <w:ind w:firstLine="0"/>
              <w:jc w:val="left"/>
              <w:rPr>
                <w:sz w:val="24"/>
                <w:szCs w:val="24"/>
              </w:rPr>
            </w:pPr>
            <w:r w:rsidRPr="004D092D">
              <w:rPr>
                <w:color w:val="000000"/>
                <w:sz w:val="24"/>
                <w:szCs w:val="24"/>
              </w:rPr>
              <w:t>О плане работы Совета депутатов Петровского сельсовета Ордынского района Новосибирской области на 2020 год </w:t>
            </w:r>
          </w:p>
        </w:tc>
        <w:tc>
          <w:tcPr>
            <w:tcW w:w="2552" w:type="dxa"/>
          </w:tcPr>
          <w:p w:rsidR="00124E1B" w:rsidRPr="004D092D" w:rsidRDefault="00124E1B" w:rsidP="00BB46C4">
            <w:pPr>
              <w:ind w:firstLine="0"/>
              <w:jc w:val="left"/>
              <w:rPr>
                <w:sz w:val="24"/>
                <w:szCs w:val="24"/>
              </w:rPr>
            </w:pPr>
            <w:r w:rsidRPr="004D092D">
              <w:rPr>
                <w:sz w:val="24"/>
                <w:szCs w:val="24"/>
              </w:rPr>
              <w:t>Председатель Совета депутатов</w:t>
            </w:r>
          </w:p>
          <w:p w:rsidR="00124E1B" w:rsidRPr="004D092D" w:rsidRDefault="00124E1B" w:rsidP="00BB46C4">
            <w:pPr>
              <w:ind w:firstLine="0"/>
              <w:jc w:val="left"/>
              <w:rPr>
                <w:sz w:val="24"/>
                <w:szCs w:val="24"/>
              </w:rPr>
            </w:pPr>
            <w:r w:rsidRPr="004D092D">
              <w:rPr>
                <w:sz w:val="24"/>
                <w:szCs w:val="24"/>
              </w:rPr>
              <w:t xml:space="preserve">Петровского сельсовета                                      </w:t>
            </w:r>
          </w:p>
        </w:tc>
      </w:tr>
      <w:tr w:rsidR="00124E1B" w:rsidRPr="004D092D" w:rsidTr="004D092D">
        <w:tc>
          <w:tcPr>
            <w:tcW w:w="567" w:type="dxa"/>
          </w:tcPr>
          <w:p w:rsidR="00124E1B" w:rsidRPr="004D092D" w:rsidRDefault="00124E1B" w:rsidP="00BB46C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15. </w:t>
            </w:r>
          </w:p>
        </w:tc>
        <w:tc>
          <w:tcPr>
            <w:tcW w:w="1844" w:type="dxa"/>
          </w:tcPr>
          <w:p w:rsidR="00124E1B" w:rsidRPr="004D092D" w:rsidRDefault="00124E1B" w:rsidP="00BB46C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течение</w:t>
            </w:r>
            <w:r w:rsidRPr="004D092D">
              <w:rPr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811" w:type="dxa"/>
          </w:tcPr>
          <w:p w:rsidR="00124E1B" w:rsidRPr="004D092D" w:rsidRDefault="00124E1B" w:rsidP="00BB46C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с избирателями на округах</w:t>
            </w:r>
          </w:p>
        </w:tc>
        <w:tc>
          <w:tcPr>
            <w:tcW w:w="2552" w:type="dxa"/>
          </w:tcPr>
          <w:p w:rsidR="00124E1B" w:rsidRPr="004D092D" w:rsidRDefault="00124E1B" w:rsidP="00BB46C4">
            <w:pPr>
              <w:ind w:firstLine="0"/>
              <w:jc w:val="left"/>
              <w:rPr>
                <w:sz w:val="24"/>
                <w:szCs w:val="24"/>
              </w:rPr>
            </w:pPr>
            <w:r w:rsidRPr="004D092D">
              <w:rPr>
                <w:sz w:val="24"/>
                <w:szCs w:val="24"/>
              </w:rPr>
              <w:t>Председатель Совета депутатов</w:t>
            </w:r>
            <w:r>
              <w:rPr>
                <w:sz w:val="24"/>
                <w:szCs w:val="24"/>
              </w:rPr>
              <w:t>, депутаты Совета депутатов Петровского сельсовета</w:t>
            </w:r>
          </w:p>
        </w:tc>
      </w:tr>
    </w:tbl>
    <w:p w:rsidR="00124E1B" w:rsidRPr="004D092D" w:rsidRDefault="00124E1B" w:rsidP="00B62943">
      <w:pPr>
        <w:ind w:firstLine="0"/>
        <w:jc w:val="left"/>
        <w:rPr>
          <w:sz w:val="24"/>
          <w:szCs w:val="24"/>
        </w:rPr>
      </w:pPr>
    </w:p>
    <w:sectPr w:rsidR="00124E1B" w:rsidRPr="004D092D" w:rsidSect="004D092D">
      <w:pgSz w:w="11906" w:h="16838"/>
      <w:pgMar w:top="993" w:right="850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E489C"/>
    <w:multiLevelType w:val="hybridMultilevel"/>
    <w:tmpl w:val="B1688E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A64604"/>
    <w:multiLevelType w:val="hybridMultilevel"/>
    <w:tmpl w:val="B62664EA"/>
    <w:lvl w:ilvl="0" w:tplc="D2269132">
      <w:start w:val="1"/>
      <w:numFmt w:val="decimal"/>
      <w:lvlText w:val="%1."/>
      <w:lvlJc w:val="left"/>
      <w:pPr>
        <w:ind w:left="171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3456D94"/>
    <w:multiLevelType w:val="hybridMultilevel"/>
    <w:tmpl w:val="1930BF80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6DB0396C"/>
    <w:multiLevelType w:val="hybridMultilevel"/>
    <w:tmpl w:val="4BA0B5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7F92"/>
    <w:rsid w:val="000229C6"/>
    <w:rsid w:val="000A1405"/>
    <w:rsid w:val="000B79EC"/>
    <w:rsid w:val="000F3C18"/>
    <w:rsid w:val="001179B4"/>
    <w:rsid w:val="00124E1B"/>
    <w:rsid w:val="00182D1E"/>
    <w:rsid w:val="001F4D8C"/>
    <w:rsid w:val="00222CD7"/>
    <w:rsid w:val="0024010C"/>
    <w:rsid w:val="002A36DB"/>
    <w:rsid w:val="00362792"/>
    <w:rsid w:val="003B548F"/>
    <w:rsid w:val="00406207"/>
    <w:rsid w:val="00433E04"/>
    <w:rsid w:val="004416F4"/>
    <w:rsid w:val="00463947"/>
    <w:rsid w:val="004800DF"/>
    <w:rsid w:val="004D092D"/>
    <w:rsid w:val="00521950"/>
    <w:rsid w:val="00545BC1"/>
    <w:rsid w:val="005475A3"/>
    <w:rsid w:val="00562AC2"/>
    <w:rsid w:val="00562FE0"/>
    <w:rsid w:val="0058644D"/>
    <w:rsid w:val="005A1060"/>
    <w:rsid w:val="005F7A9A"/>
    <w:rsid w:val="006008D1"/>
    <w:rsid w:val="0062462B"/>
    <w:rsid w:val="006257D6"/>
    <w:rsid w:val="0071511A"/>
    <w:rsid w:val="007B268B"/>
    <w:rsid w:val="007C572B"/>
    <w:rsid w:val="007E0190"/>
    <w:rsid w:val="008439A5"/>
    <w:rsid w:val="00843D71"/>
    <w:rsid w:val="0088150F"/>
    <w:rsid w:val="00962504"/>
    <w:rsid w:val="00963555"/>
    <w:rsid w:val="00970D53"/>
    <w:rsid w:val="009836F4"/>
    <w:rsid w:val="009A1B18"/>
    <w:rsid w:val="009A3A09"/>
    <w:rsid w:val="009B26E5"/>
    <w:rsid w:val="009B518D"/>
    <w:rsid w:val="009D2A73"/>
    <w:rsid w:val="009F4EBA"/>
    <w:rsid w:val="00AA78C3"/>
    <w:rsid w:val="00B33120"/>
    <w:rsid w:val="00B62943"/>
    <w:rsid w:val="00BB46C4"/>
    <w:rsid w:val="00C07F92"/>
    <w:rsid w:val="00C33956"/>
    <w:rsid w:val="00C4609D"/>
    <w:rsid w:val="00C83A54"/>
    <w:rsid w:val="00CA6E76"/>
    <w:rsid w:val="00CC3BF5"/>
    <w:rsid w:val="00CD5B18"/>
    <w:rsid w:val="00CE7628"/>
    <w:rsid w:val="00D06B9A"/>
    <w:rsid w:val="00D57817"/>
    <w:rsid w:val="00D605C8"/>
    <w:rsid w:val="00D7356A"/>
    <w:rsid w:val="00DA7C80"/>
    <w:rsid w:val="00E02D0B"/>
    <w:rsid w:val="00E411DA"/>
    <w:rsid w:val="00E7390B"/>
    <w:rsid w:val="00E75F19"/>
    <w:rsid w:val="00E90CBB"/>
    <w:rsid w:val="00EA4237"/>
    <w:rsid w:val="00F44401"/>
    <w:rsid w:val="00FE22CB"/>
    <w:rsid w:val="00FF5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F92"/>
    <w:pPr>
      <w:widowControl w:val="0"/>
      <w:autoSpaceDE w:val="0"/>
      <w:autoSpaceDN w:val="0"/>
      <w:adjustRightInd w:val="0"/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07F9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605C8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character" w:styleId="Hyperlink">
    <w:name w:val="Hyperlink"/>
    <w:basedOn w:val="DefaultParagraphFont"/>
    <w:uiPriority w:val="99"/>
    <w:semiHidden/>
    <w:rsid w:val="00963555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9D2A7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8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3</Pages>
  <Words>723</Words>
  <Characters>4126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Сельсовет</cp:lastModifiedBy>
  <cp:revision>4</cp:revision>
  <cp:lastPrinted>2016-12-27T04:21:00Z</cp:lastPrinted>
  <dcterms:created xsi:type="dcterms:W3CDTF">2019-01-29T09:19:00Z</dcterms:created>
  <dcterms:modified xsi:type="dcterms:W3CDTF">2019-02-04T04:01:00Z</dcterms:modified>
</cp:coreProperties>
</file>